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9133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CFD4D8" wp14:editId="29C91063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8525F7" w14:textId="77777777" w:rsidR="002F3BD3" w:rsidRPr="002771A2" w:rsidRDefault="002F3BD3" w:rsidP="00284207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2AA335" w14:textId="3A1F4262" w:rsidR="002F3BD3" w:rsidRPr="002771A2" w:rsidRDefault="00693D29" w:rsidP="00284207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693D29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الأداء الاستراتيجي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FD4D8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D8525F7" w14:textId="77777777" w:rsidR="002F3BD3" w:rsidRPr="002771A2" w:rsidRDefault="002F3BD3" w:rsidP="00284207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B2AA335" w14:textId="3A1F4262" w:rsidR="002F3BD3" w:rsidRPr="002771A2" w:rsidRDefault="00693D29" w:rsidP="00284207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693D29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الأداء الاستراتيجي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1A393376" w14:textId="77777777" w:rsidR="00F53D08" w:rsidRPr="00F53D08" w:rsidRDefault="00F53D08" w:rsidP="00F53D08">
      <w:pPr>
        <w:rPr>
          <w:rtl/>
        </w:rPr>
      </w:pPr>
    </w:p>
    <w:p w14:paraId="1F77F8DB" w14:textId="77777777" w:rsidR="00F53D08" w:rsidRPr="00F53D08" w:rsidRDefault="00F53D08" w:rsidP="00F53D08">
      <w:pPr>
        <w:rPr>
          <w:rtl/>
        </w:rPr>
      </w:pPr>
    </w:p>
    <w:p w14:paraId="5892ABDE" w14:textId="77777777" w:rsidR="00F53D08" w:rsidRPr="00F53D08" w:rsidRDefault="00F53D08" w:rsidP="00F53D08">
      <w:pPr>
        <w:rPr>
          <w:rtl/>
        </w:rPr>
      </w:pPr>
    </w:p>
    <w:p w14:paraId="0DD85A57" w14:textId="77777777" w:rsidR="00F53D08" w:rsidRPr="00F53D08" w:rsidRDefault="00F53D08" w:rsidP="00F53D08">
      <w:pPr>
        <w:rPr>
          <w:rtl/>
        </w:rPr>
      </w:pPr>
    </w:p>
    <w:p w14:paraId="400E644B" w14:textId="77777777" w:rsidR="00F53D08" w:rsidRPr="00F53D08" w:rsidRDefault="00F53D08" w:rsidP="00F53D08">
      <w:pPr>
        <w:rPr>
          <w:rtl/>
        </w:rPr>
      </w:pPr>
    </w:p>
    <w:p w14:paraId="032A5CED" w14:textId="77777777" w:rsidR="00F53D08" w:rsidRPr="00F53D08" w:rsidRDefault="00F53D08" w:rsidP="00F53D08">
      <w:pPr>
        <w:rPr>
          <w:rtl/>
        </w:rPr>
      </w:pPr>
    </w:p>
    <w:p w14:paraId="0B3BB51C" w14:textId="77777777" w:rsidR="00F53D08" w:rsidRPr="00F53D08" w:rsidRDefault="00F53D08" w:rsidP="00F53D08">
      <w:pPr>
        <w:rPr>
          <w:rtl/>
        </w:rPr>
      </w:pPr>
    </w:p>
    <w:p w14:paraId="0C9FB1D1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657563B3" w14:textId="77777777" w:rsidR="00F53D08" w:rsidRPr="00F53D08" w:rsidRDefault="00F53D08" w:rsidP="00F53D08">
      <w:pPr>
        <w:rPr>
          <w:rtl/>
        </w:rPr>
      </w:pPr>
    </w:p>
    <w:p w14:paraId="637EB13B" w14:textId="640F121D" w:rsidR="00E4514E" w:rsidRDefault="00693D29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136D7A6" wp14:editId="05F04F1A">
            <wp:simplePos x="0" y="0"/>
            <wp:positionH relativeFrom="margin">
              <wp:posOffset>-1009650</wp:posOffset>
            </wp:positionH>
            <wp:positionV relativeFrom="paragraph">
              <wp:posOffset>2025650</wp:posOffset>
            </wp:positionV>
            <wp:extent cx="7754620" cy="4235336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628" cy="4249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620A44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617BC960" wp14:editId="64E9629B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29FAF42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6774C7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17BC960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129FAF42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616774C7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62308068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6878C260" wp14:editId="7BC5D68E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B6317D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78C260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9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36B6317D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BB0E56" w14:textId="02CF988A" w:rsidR="0048371F" w:rsidRDefault="00284207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0" w:history="1">
        <w:r w:rsidR="0048371F" w:rsidRPr="00284207">
          <w:rPr>
            <w:rStyle w:val="Hyperlink"/>
            <w:rFonts w:ascii="Adobe Arabic" w:hAnsi="Adobe Arabic" w:cs="Adobe Arabic"/>
            <w:sz w:val="40"/>
            <w:szCs w:val="44"/>
            <w:rtl/>
          </w:rPr>
          <w:t xml:space="preserve">ابحث </w:t>
        </w:r>
        <w:r w:rsidR="00A46FB5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عناصر الأداء الاستراتيجي</w:t>
        </w:r>
        <w:r w:rsidR="0048371F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1822036A" w14:textId="77777777"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14:paraId="6BE9AAE2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FC50530" wp14:editId="7464E929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89A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1A6EC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19DC4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2585C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89533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B49785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9A46B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96F12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AD705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BC261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0DB0F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B4BF76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C5F49A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98F1E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C84A57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7CBFCA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A85E6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3B213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75F58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58040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9F14E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F28B28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C50530" id="Rectangle 1815" o:spid="_x0000_s1067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Kg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1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GjQioC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2B5189A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1A6EC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19DC4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2585C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8953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49785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9A46B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96F12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AD705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BC261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0DB0F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4BF76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5F49A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98F1E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84A57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CBFCA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A85E6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3B213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75F58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58040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9F14E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F28B28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B1EEB7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7927365E" wp14:editId="705D9F85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BA3D4A8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0132107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EBCE04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927365E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DI0D8ftgQAAAQS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1569152065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">
                  <v:rect id="Rectangle 1752318170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" fillcolor="#d9d9d9" stroked="f" strokeweight="1pt"/>
                  <v:rect id="Rectangle 1976965943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" filled="f" stroked="f">
                    <v:textbox>
                      <w:txbxContent>
                        <w:p w14:paraId="1BA3D4A8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1390825105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" filled="f" stroked="f">
                    <v:textbox>
                      <w:txbxContent>
                        <w:p w14:paraId="6BEBCE04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924632782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D1FE39E" w14:textId="77777777"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2BD9665" wp14:editId="4E3F7BE1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07FFD1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BD9665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">
                <v:group id="Group 1013563709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9" o:title="Book "/>
                  </v:shape>
                  <v:roundrect id="Rectangle: Rounded Corners 586538278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7507FFD1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6C13AB" w14:textId="20CA3CAC" w:rsidR="0048371F" w:rsidRDefault="00284207" w:rsidP="0049141A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1" w:history="1">
        <w:r w:rsidR="00A46FB5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تحدث عن الأهداف الاستراتيجية </w:t>
        </w:r>
        <w:r w:rsidR="00A46FB5" w:rsidRPr="00284207">
          <w:rPr>
            <w:rStyle w:val="Hyperlink"/>
            <w:rFonts w:ascii="Adobe Arabic" w:hAnsi="Adobe Arabic" w:cs="Adobe Arabic"/>
            <w:sz w:val="40"/>
            <w:szCs w:val="44"/>
          </w:rPr>
          <w:t>SMART</w:t>
        </w:r>
        <w:r w:rsidR="0048371F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6C3B56D8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48042BF" wp14:editId="778D9BAF">
                <wp:extent cx="6563360" cy="6731000"/>
                <wp:effectExtent l="0" t="0" r="27940" b="1270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6731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08BB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7D9F6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5A53F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551BF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A1F247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7C65FC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55A69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E3EEE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4FFE4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DB1A7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693851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65F4B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669C1C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3C036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5C4A6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69F61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6C770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1EB68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4D76B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CF44B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8CB15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7D5184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8042BF" id="Rectangle 1062469760" o:spid="_x0000_s1081" style="width:516.8pt;height:5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16808BB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7D9F6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5A53F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551BF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1F247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C65F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55A69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E3EEE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4FFE4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DB1A7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93851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65F4B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69C1C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3C036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5C4A6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9F61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6C770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1EB68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4D76B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CF44B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8CB15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7D5184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B7F8080" w14:textId="77777777" w:rsidR="002F3BD3" w:rsidRPr="0048371F" w:rsidRDefault="002F3BD3" w:rsidP="0048371F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</w:p>
    <w:p w14:paraId="21DD1DE0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4EA54CB3" wp14:editId="367C53CF">
                <wp:extent cx="5633085" cy="592455"/>
                <wp:effectExtent l="0" t="0" r="5715" b="0"/>
                <wp:docPr id="93957493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26275075" name="Group 152627507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40390134" name="Rectangle 74039013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6240556" name="Rectangle 78624055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194782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61029C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10758996" name="Rectangle 211075899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2373488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BB7797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34764785" name="Picture 163476478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EA54CB3" id="_x0000_s108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">
                <v:group id="Group 1526275075" o:spid="_x0000_s108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">
                  <v:rect id="Rectangle 740390134" o:spid="_x0000_s108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" fillcolor="#d9d9d9" stroked="f" strokeweight="1pt"/>
                  <v:rect id="Rectangle 786240556" o:spid="_x0000_s108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" fillcolor="#168489" stroked="f" strokeweight="1pt"/>
                  <v:shape id="TextBox 7" o:spid="_x0000_s108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" filled="f" stroked="f">
                    <v:textbox>
                      <w:txbxContent>
                        <w:p w14:paraId="3761029C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2110758996" o:spid="_x0000_s108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" filled="f" stroked="f">
                    <v:textbox>
                      <w:txbxContent>
                        <w:p w14:paraId="6CBB7797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634764785" o:spid="_x0000_s108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3ACFE096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AA7EB70" wp14:editId="77000D36">
                <wp:extent cx="3999061" cy="656590"/>
                <wp:effectExtent l="0" t="0" r="1905" b="0"/>
                <wp:docPr id="1528192508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844524736" name="Group 844524736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30942952" name="Picture 530942952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49060274" name="Rectangle: Rounded Corners 1649060274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93605358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0C078B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A7EB70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YYGre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844524736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">
                  <v:shape id="Picture 530942952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">
                    <v:imagedata r:id="rId19" o:title="Book "/>
                  </v:shape>
                  <v:roundrect id="Rectangle: Rounded Corners 1649060274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" filled="f" stroked="f">
                  <v:textbox>
                    <w:txbxContent>
                      <w:p w14:paraId="4F0C078B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E7AC8A" w14:textId="77777777" w:rsidR="009579D6" w:rsidRDefault="009579D6" w:rsidP="007846DC">
      <w:pPr>
        <w:jc w:val="center"/>
        <w:rPr>
          <w:sz w:val="40"/>
          <w:szCs w:val="44"/>
          <w:rtl/>
          <w:lang w:bidi="ar-SY"/>
        </w:rPr>
      </w:pPr>
    </w:p>
    <w:p w14:paraId="79D2FFFF" w14:textId="0EA0F7F4" w:rsidR="0048371F" w:rsidRDefault="00284207" w:rsidP="00A46FB5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2" w:history="1">
        <w:r w:rsidR="00A46FB5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  <w:lang w:bidi="ar-SY"/>
          </w:rPr>
          <w:t>تحدث عن أهمية ادارة المخاطر والمرونة الاستراتيجية</w:t>
        </w:r>
        <w:r w:rsidR="0048371F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2EB3DFFC" w14:textId="77777777" w:rsidR="000D4F6C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5807D58A" wp14:editId="3F97F1F7">
                <wp:extent cx="6677660" cy="6356350"/>
                <wp:effectExtent l="0" t="0" r="27940" b="25400"/>
                <wp:docPr id="1883637718" name="Rectangle 1883637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56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D796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D86C8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AC7F1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99C3A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F2D4D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DC6F1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9F5CB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B3ABC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D18A9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BFB86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1100B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E55102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5A9FE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B4FAF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D0C544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09B36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347C8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9A993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5F4C01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7984B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E595A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AB2FD0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07D58A" id="Rectangle 1883637718" o:spid="_x0000_s1095" style="width:525.8pt;height:5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" fillcolor="#f2f2f2 [3052]" strokecolor="#168489" strokeweight="1pt">
                <v:textbox inset="0,3mm,0">
                  <w:txbxContent>
                    <w:p w14:paraId="1F6D796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D86C8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C7F1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99C3A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F2D4D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DC6F1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9F5CB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B3ABC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D18A9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BFB86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1100B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55102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5A9FE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B4FAF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0C544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09B36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347C8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9A993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F4C01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7984B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E595A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AB2FD0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220CDD1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6D6A997E" wp14:editId="2D8F690A">
                <wp:extent cx="5633085" cy="592455"/>
                <wp:effectExtent l="0" t="0" r="5715" b="0"/>
                <wp:docPr id="2013164546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27397172" name="Group 82739717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68573726" name="Rectangle 18685737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3722487" name="Rectangle 163722487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64943205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3AF79B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الرابع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223192" name="Rectangle 722319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90501626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98968F4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144317505" name="Picture 114431750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D6A997E" id="_x0000_s1096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Abv0+MtgQAAP4R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827397172" o:spid="_x0000_s109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">
                  <v:rect id="Rectangle 1868573726" o:spid="_x0000_s109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" fillcolor="#d9d9d9" stroked="f" strokeweight="1pt"/>
                  <v:rect id="Rectangle 163722487" o:spid="_x0000_s109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" fillcolor="#168489" stroked="f" strokeweight="1pt"/>
                  <v:shape id="TextBox 7" o:spid="_x0000_s110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" filled="f" stroked="f">
                    <v:textbox>
                      <w:txbxContent>
                        <w:p w14:paraId="793AF79B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الرابع</w:t>
                          </w:r>
                        </w:p>
                      </w:txbxContent>
                    </v:textbox>
                  </v:shape>
                  <v:rect id="Rectangle 7223192" o:spid="_x0000_s110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" fillcolor="#168489" stroked="f" strokeweight="1pt"/>
                  <v:shape id="TextBox 7" o:spid="_x0000_s1102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" filled="f" stroked="f">
                    <v:textbox>
                      <w:txbxContent>
                        <w:p w14:paraId="598968F4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144317505" o:spid="_x0000_s110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0F8488E5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1BD7E9E" wp14:editId="0DAF7960">
                <wp:extent cx="3999061" cy="656590"/>
                <wp:effectExtent l="0" t="0" r="1905" b="0"/>
                <wp:docPr id="1174311317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444492707" name="Group 144449270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309913661" name="Picture 1309913661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98599928" name="Rectangle: Rounded Corners 169859992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49761477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985AE5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BD7E9E" id="_x0000_s110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Arx2RgdBAAA6w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444492707" o:spid="_x0000_s110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">
                  <v:shape id="Picture 1309913661" o:spid="_x0000_s110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">
                    <v:imagedata r:id="rId19" o:title="Book "/>
                  </v:shape>
                  <v:roundrect id="Rectangle: Rounded Corners 1698599928" o:spid="_x0000_s110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0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" filled="f" stroked="f">
                  <v:textbox>
                    <w:txbxContent>
                      <w:p w14:paraId="2C985AE5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8474FB" w14:textId="77777777" w:rsidR="003C06A3" w:rsidRDefault="003C06A3" w:rsidP="000D4F6C">
      <w:pPr>
        <w:spacing w:after="160" w:line="259" w:lineRule="auto"/>
        <w:jc w:val="left"/>
        <w:rPr>
          <w:rtl/>
          <w:lang w:bidi="ar-SY"/>
        </w:rPr>
      </w:pPr>
    </w:p>
    <w:p w14:paraId="7688BF6F" w14:textId="296A2615" w:rsidR="0048371F" w:rsidRDefault="00284207" w:rsidP="00A46FB5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3" w:history="1">
        <w:r w:rsidR="00A46FB5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ابحث في طرق تقييم الأداء الاستراتيجي</w:t>
        </w:r>
        <w:r w:rsidR="0048371F" w:rsidRPr="00284207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772507FF" w14:textId="77777777" w:rsidR="0048371F" w:rsidRPr="0048371F" w:rsidRDefault="0049141A" w:rsidP="0049141A">
      <w:pPr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1FD002A9" wp14:editId="0A02DC5F">
                <wp:extent cx="6760210" cy="5981700"/>
                <wp:effectExtent l="0" t="0" r="21590" b="19050"/>
                <wp:docPr id="1700287991" name="Rectangle 1700287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598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24A6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78DC2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46FCF6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74C8D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497D7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D5F92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95681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C819B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8E907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49E88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6B143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3F3FF5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967EC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8A3C3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33B12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1F724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708B4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9B8D1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7F853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275A9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CCC10A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A6B0EE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D002A9" id="Rectangle 1700287991" o:spid="_x0000_s1109" style="width:532.3pt;height:47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1D224A6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78DC2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6FCF6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74C8D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497D7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5F92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95681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C819B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8E907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49E88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6B143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F3FF5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967E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8A3C3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33B12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1F724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708B4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9B8D1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7F853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275A9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CC10A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A6B0EE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7F3AA0F" w14:textId="78F5CAEF" w:rsidR="000D4F6C" w:rsidRDefault="000D4F6C" w:rsidP="00693D29">
      <w:pPr>
        <w:ind w:left="-897"/>
        <w:jc w:val="both"/>
        <w:rPr>
          <w:rFonts w:ascii="Adobe Arabic" w:hAnsi="Adobe Arabic" w:cs="Adobe Arabic"/>
          <w:sz w:val="40"/>
          <w:szCs w:val="44"/>
          <w:rtl/>
        </w:rPr>
      </w:pPr>
    </w:p>
    <w:sectPr w:rsidR="000D4F6C" w:rsidSect="00DD4A16">
      <w:headerReference w:type="default" r:id="rId24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76518" w14:textId="77777777" w:rsidR="00C11367" w:rsidRDefault="00C11367" w:rsidP="00F53D08">
      <w:pPr>
        <w:spacing w:line="240" w:lineRule="auto"/>
      </w:pPr>
      <w:r>
        <w:separator/>
      </w:r>
    </w:p>
  </w:endnote>
  <w:endnote w:type="continuationSeparator" w:id="0">
    <w:p w14:paraId="7C6DDAA0" w14:textId="77777777" w:rsidR="00C11367" w:rsidRDefault="00C11367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1989" w14:textId="77777777" w:rsidR="002E23BD" w:rsidRDefault="002E23B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2196" w14:textId="36FB1F53" w:rsidR="002F3BD3" w:rsidRDefault="00000000" w:rsidP="002F3BD3">
    <w:pPr>
      <w:pStyle w:val="a4"/>
      <w:bidi w:val="0"/>
      <w:ind w:left="720"/>
      <w:jc w:val="left"/>
    </w:pPr>
    <w:sdt>
      <w:sdtPr>
        <w:id w:val="-1280632795"/>
        <w:docPartObj>
          <w:docPartGallery w:val="Page Numbers (Bottom of Page)"/>
          <w:docPartUnique/>
        </w:docPartObj>
      </w:sdtPr>
      <w:sdtEndPr>
        <w:rPr>
          <w:noProof/>
          <w:color w:val="168489"/>
          <w:sz w:val="36"/>
          <w:szCs w:val="40"/>
        </w:rPr>
      </w:sdtEndPr>
      <w:sdtContent>
        <w:r w:rsidR="002F3BD3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7BCEDE52" wp14:editId="427E6DBF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F723D2C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F3BD3" w:rsidRPr="002F3BD3">
          <w:rPr>
            <w:color w:val="168489"/>
            <w:sz w:val="40"/>
            <w:szCs w:val="44"/>
          </w:rPr>
          <w:fldChar w:fldCharType="begin"/>
        </w:r>
        <w:r w:rsidR="002F3BD3" w:rsidRPr="002F3BD3">
          <w:rPr>
            <w:color w:val="168489"/>
            <w:sz w:val="40"/>
            <w:szCs w:val="44"/>
          </w:rPr>
          <w:instrText xml:space="preserve"> PAGE   \* MERGEFORMAT </w:instrText>
        </w:r>
        <w:r w:rsidR="002F3BD3" w:rsidRPr="002F3BD3">
          <w:rPr>
            <w:color w:val="168489"/>
            <w:sz w:val="40"/>
            <w:szCs w:val="44"/>
          </w:rPr>
          <w:fldChar w:fldCharType="separate"/>
        </w:r>
        <w:r w:rsidR="002F3BD3" w:rsidRPr="002F3BD3">
          <w:rPr>
            <w:noProof/>
            <w:color w:val="168489"/>
            <w:sz w:val="40"/>
            <w:szCs w:val="44"/>
          </w:rPr>
          <w:t>2</w:t>
        </w:r>
        <w:r w:rsidR="002F3BD3" w:rsidRPr="002F3BD3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33BD5681" w14:textId="58357404" w:rsidR="00415CB0" w:rsidRPr="004752C9" w:rsidRDefault="002E23BD" w:rsidP="004752C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4399244" wp14:editId="5F431621">
              <wp:simplePos x="0" y="0"/>
              <wp:positionH relativeFrom="column">
                <wp:posOffset>-666750</wp:posOffset>
              </wp:positionH>
              <wp:positionV relativeFrom="page">
                <wp:posOffset>10452100</wp:posOffset>
              </wp:positionV>
              <wp:extent cx="1466850" cy="282575"/>
              <wp:effectExtent l="0" t="0" r="0" b="3175"/>
              <wp:wrapNone/>
              <wp:docPr id="556723308" name="مستطيل 5567233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20DDC2" w14:textId="77777777" w:rsidR="002E23BD" w:rsidRPr="007C020A" w:rsidRDefault="002E23BD" w:rsidP="002E23BD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399244" id="مستطيل 556723308" o:spid="_x0000_s1110" style="position:absolute;left:0;text-align:left;margin-left:-52.5pt;margin-top:823pt;width:115.5pt;height:2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" filled="f" stroked="f" strokeweight="1pt">
              <v:textbox>
                <w:txbxContent>
                  <w:p w14:paraId="3320DDC2" w14:textId="77777777" w:rsidR="002E23BD" w:rsidRPr="007C020A" w:rsidRDefault="002E23BD" w:rsidP="002E23BD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3EC354D" wp14:editId="1F27B5A6">
              <wp:simplePos x="0" y="0"/>
              <wp:positionH relativeFrom="margin">
                <wp:posOffset>1424940</wp:posOffset>
              </wp:positionH>
              <wp:positionV relativeFrom="paragraph">
                <wp:posOffset>241300</wp:posOffset>
              </wp:positionV>
              <wp:extent cx="17907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243FCD" w14:textId="77777777" w:rsidR="002E23BD" w:rsidRPr="00AE505D" w:rsidRDefault="002E23BD" w:rsidP="002E23BD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AE505D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C354D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11" type="#_x0000_t202" style="position:absolute;left:0;text-align:left;margin-left:112.2pt;margin-top:19pt;width:141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" filled="f" stroked="f" strokeweight=".5pt">
              <v:textbox>
                <w:txbxContent>
                  <w:p w14:paraId="60243FCD" w14:textId="77777777" w:rsidR="002E23BD" w:rsidRPr="00AE505D" w:rsidRDefault="002E23BD" w:rsidP="002E23BD">
                    <w:pPr>
                      <w:spacing w:line="240" w:lineRule="auto"/>
                      <w:jc w:val="left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AE505D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D04A5A6" wp14:editId="03B2789C">
              <wp:simplePos x="0" y="0"/>
              <wp:positionH relativeFrom="margin">
                <wp:posOffset>3952875</wp:posOffset>
              </wp:positionH>
              <wp:positionV relativeFrom="paragraph">
                <wp:posOffset>327025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617DB0" w14:textId="77777777" w:rsidR="002E23BD" w:rsidRPr="00DC31A5" w:rsidRDefault="002E23BD" w:rsidP="002E23B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6F1F8C72" w14:textId="77777777" w:rsidR="002E23BD" w:rsidRPr="00DC31A5" w:rsidRDefault="002E23BD" w:rsidP="002E23B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85BE481" w14:textId="77777777" w:rsidR="002E23BD" w:rsidRPr="00DC31A5" w:rsidRDefault="002E23BD" w:rsidP="002E23B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85A02B3" w14:textId="77777777" w:rsidR="002E23BD" w:rsidRPr="00DC31A5" w:rsidRDefault="002E23BD" w:rsidP="002E23B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60268510" w14:textId="77777777" w:rsidR="002E23BD" w:rsidRDefault="002E23BD" w:rsidP="002E23B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40CB9034" w14:textId="77777777" w:rsidR="002E23BD" w:rsidRPr="00DC31A5" w:rsidRDefault="002E23BD" w:rsidP="002E23B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04A5A6" id="مستطيل 38" o:spid="_x0000_s1112" style="position:absolute;left:0;text-align:left;margin-left:311.25pt;margin-top:25.75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" filled="f" stroked="f" strokeweight="1pt">
              <v:textbox>
                <w:txbxContent>
                  <w:p w14:paraId="18617DB0" w14:textId="77777777" w:rsidR="002E23BD" w:rsidRPr="00DC31A5" w:rsidRDefault="002E23BD" w:rsidP="002E23B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6F1F8C72" w14:textId="77777777" w:rsidR="002E23BD" w:rsidRPr="00DC31A5" w:rsidRDefault="002E23BD" w:rsidP="002E23B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85BE481" w14:textId="77777777" w:rsidR="002E23BD" w:rsidRPr="00DC31A5" w:rsidRDefault="002E23BD" w:rsidP="002E23B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85A02B3" w14:textId="77777777" w:rsidR="002E23BD" w:rsidRPr="00DC31A5" w:rsidRDefault="002E23BD" w:rsidP="002E23B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60268510" w14:textId="77777777" w:rsidR="002E23BD" w:rsidRDefault="002E23BD" w:rsidP="002E23B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40CB9034" w14:textId="77777777" w:rsidR="002E23BD" w:rsidRPr="00DC31A5" w:rsidRDefault="002E23BD" w:rsidP="002E23B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13B64" w14:textId="77777777" w:rsidR="002E23BD" w:rsidRDefault="002E23B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A3DC2" w14:textId="77777777" w:rsidR="00C11367" w:rsidRDefault="00C11367" w:rsidP="00F53D08">
      <w:pPr>
        <w:spacing w:line="240" w:lineRule="auto"/>
      </w:pPr>
      <w:r>
        <w:separator/>
      </w:r>
    </w:p>
  </w:footnote>
  <w:footnote w:type="continuationSeparator" w:id="0">
    <w:p w14:paraId="46A457BD" w14:textId="77777777" w:rsidR="00C11367" w:rsidRDefault="00C11367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54D4D" w14:textId="77777777" w:rsidR="002E23BD" w:rsidRDefault="002E23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D97A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F232D8A" wp14:editId="7396D0A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1003C07C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2E4A" w14:textId="77777777" w:rsidR="002E23BD" w:rsidRDefault="002E23BD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B411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4220DC56" wp14:editId="01B1A26B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6B087D0" wp14:editId="0D56FF19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791027" w14:textId="161D1B8E" w:rsidR="002F3BD3" w:rsidRPr="002F3BD3" w:rsidRDefault="00693D29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693D29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الأداء الاستراتيجي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B087D0" id="Group 38" o:spid="_x0000_s1113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">
              <v:shape id="شكل حر 769906" o:spid="_x0000_s1114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F791027" w14:textId="161D1B8E" w:rsidR="002F3BD3" w:rsidRPr="002F3BD3" w:rsidRDefault="00693D29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693D29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الأداء الاستراتيجي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15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0035807">
    <w:abstractNumId w:val="33"/>
  </w:num>
  <w:num w:numId="2" w16cid:durableId="340013187">
    <w:abstractNumId w:val="16"/>
  </w:num>
  <w:num w:numId="3" w16cid:durableId="148714407">
    <w:abstractNumId w:val="17"/>
  </w:num>
  <w:num w:numId="4" w16cid:durableId="810562724">
    <w:abstractNumId w:val="29"/>
  </w:num>
  <w:num w:numId="5" w16cid:durableId="202601139">
    <w:abstractNumId w:val="5"/>
  </w:num>
  <w:num w:numId="6" w16cid:durableId="1213884319">
    <w:abstractNumId w:val="3"/>
  </w:num>
  <w:num w:numId="7" w16cid:durableId="1401101766">
    <w:abstractNumId w:val="13"/>
  </w:num>
  <w:num w:numId="8" w16cid:durableId="390811081">
    <w:abstractNumId w:val="28"/>
  </w:num>
  <w:num w:numId="9" w16cid:durableId="873880350">
    <w:abstractNumId w:val="22"/>
  </w:num>
  <w:num w:numId="10" w16cid:durableId="1574928075">
    <w:abstractNumId w:val="32"/>
  </w:num>
  <w:num w:numId="11" w16cid:durableId="1704287748">
    <w:abstractNumId w:val="20"/>
  </w:num>
  <w:num w:numId="12" w16cid:durableId="1647513071">
    <w:abstractNumId w:val="36"/>
  </w:num>
  <w:num w:numId="13" w16cid:durableId="1058624358">
    <w:abstractNumId w:val="10"/>
  </w:num>
  <w:num w:numId="14" w16cid:durableId="231164010">
    <w:abstractNumId w:val="12"/>
  </w:num>
  <w:num w:numId="15" w16cid:durableId="471949443">
    <w:abstractNumId w:val="8"/>
  </w:num>
  <w:num w:numId="16" w16cid:durableId="2044091108">
    <w:abstractNumId w:val="27"/>
  </w:num>
  <w:num w:numId="17" w16cid:durableId="1639412057">
    <w:abstractNumId w:val="30"/>
  </w:num>
  <w:num w:numId="18" w16cid:durableId="416023770">
    <w:abstractNumId w:val="0"/>
  </w:num>
  <w:num w:numId="19" w16cid:durableId="1356418995">
    <w:abstractNumId w:val="21"/>
  </w:num>
  <w:num w:numId="20" w16cid:durableId="886767616">
    <w:abstractNumId w:val="34"/>
  </w:num>
  <w:num w:numId="21" w16cid:durableId="2016492830">
    <w:abstractNumId w:val="15"/>
  </w:num>
  <w:num w:numId="22" w16cid:durableId="1540243288">
    <w:abstractNumId w:val="9"/>
  </w:num>
  <w:num w:numId="23" w16cid:durableId="1337658176">
    <w:abstractNumId w:val="23"/>
  </w:num>
  <w:num w:numId="24" w16cid:durableId="1859349870">
    <w:abstractNumId w:val="18"/>
  </w:num>
  <w:num w:numId="25" w16cid:durableId="1315530702">
    <w:abstractNumId w:val="11"/>
  </w:num>
  <w:num w:numId="26" w16cid:durableId="758721358">
    <w:abstractNumId w:val="31"/>
  </w:num>
  <w:num w:numId="27" w16cid:durableId="594677087">
    <w:abstractNumId w:val="6"/>
  </w:num>
  <w:num w:numId="28" w16cid:durableId="1711372340">
    <w:abstractNumId w:val="26"/>
  </w:num>
  <w:num w:numId="29" w16cid:durableId="1276251356">
    <w:abstractNumId w:val="35"/>
  </w:num>
  <w:num w:numId="30" w16cid:durableId="893153405">
    <w:abstractNumId w:val="14"/>
  </w:num>
  <w:num w:numId="31" w16cid:durableId="1058551324">
    <w:abstractNumId w:val="7"/>
  </w:num>
  <w:num w:numId="32" w16cid:durableId="1195731817">
    <w:abstractNumId w:val="1"/>
  </w:num>
  <w:num w:numId="33" w16cid:durableId="1979414992">
    <w:abstractNumId w:val="24"/>
  </w:num>
  <w:num w:numId="34" w16cid:durableId="390737519">
    <w:abstractNumId w:val="4"/>
  </w:num>
  <w:num w:numId="35" w16cid:durableId="1377008323">
    <w:abstractNumId w:val="25"/>
  </w:num>
  <w:num w:numId="36" w16cid:durableId="384060447">
    <w:abstractNumId w:val="19"/>
  </w:num>
  <w:num w:numId="37" w16cid:durableId="1413505689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D29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84207"/>
    <w:rsid w:val="002A1158"/>
    <w:rsid w:val="002A6EC2"/>
    <w:rsid w:val="002C1700"/>
    <w:rsid w:val="002D301E"/>
    <w:rsid w:val="002E23BD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85F43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85B67"/>
    <w:rsid w:val="00693D29"/>
    <w:rsid w:val="006A6D23"/>
    <w:rsid w:val="006A7D92"/>
    <w:rsid w:val="006B6382"/>
    <w:rsid w:val="006C0B9D"/>
    <w:rsid w:val="006C3ECB"/>
    <w:rsid w:val="006E04F3"/>
    <w:rsid w:val="006E4CE2"/>
    <w:rsid w:val="006F4600"/>
    <w:rsid w:val="00756F2B"/>
    <w:rsid w:val="00774F12"/>
    <w:rsid w:val="007846DC"/>
    <w:rsid w:val="007900DD"/>
    <w:rsid w:val="0079589F"/>
    <w:rsid w:val="007A6C68"/>
    <w:rsid w:val="007B5069"/>
    <w:rsid w:val="007C1E73"/>
    <w:rsid w:val="007D45C4"/>
    <w:rsid w:val="007E321C"/>
    <w:rsid w:val="007E518A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04CAD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46FB5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13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42BB8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D1EFC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2204C"/>
  <w15:chartTrackingRefBased/>
  <w15:docId w15:val="{B297CAE1-665A-4E16-9CE4-044E9199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284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www.dawliatraining.com/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hyperlink" Target="http://www.dawliatraining.com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7</TotalTime>
  <Pages>5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2024-12-03T23:47:00Z</dcterms:created>
  <dcterms:modified xsi:type="dcterms:W3CDTF">2026-04-26T10:45:00Z</dcterms:modified>
</cp:coreProperties>
</file>